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F77315B"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07490C">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07490C">
        <w:rPr>
          <w:b/>
          <w:noProof/>
          <w:sz w:val="24"/>
        </w:rPr>
        <w:t>Ad hoc post</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07490C">
        <w:rPr>
          <w:b/>
          <w:noProof/>
          <w:sz w:val="24"/>
        </w:rPr>
        <w:t>113-e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0D20F2">
        <w:rPr>
          <w:b/>
          <w:i/>
          <w:noProof/>
          <w:sz w:val="28"/>
        </w:rPr>
        <w:t>S4aI211163</w:t>
      </w:r>
      <w:r w:rsidR="008C3F91">
        <w:rPr>
          <w:b/>
          <w:i/>
          <w:noProof/>
          <w:sz w:val="28"/>
        </w:rPr>
        <w:fldChar w:fldCharType="end"/>
      </w:r>
    </w:p>
    <w:p w14:paraId="6979261F" w14:textId="3EEBDAD2"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7490C">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7490C">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7490C">
        <w:rPr>
          <w:b/>
          <w:noProof/>
          <w:sz w:val="24"/>
        </w:rPr>
        <w:t>22nd April</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07490C">
        <w:rPr>
          <w:b/>
          <w:noProof/>
          <w:sz w:val="24"/>
        </w:rPr>
        <w:t>6th May 2021</w:t>
      </w:r>
      <w:r>
        <w:rPr>
          <w:b/>
          <w:noProof/>
          <w:sz w:val="24"/>
        </w:rPr>
        <w:fldChar w:fldCharType="end"/>
      </w:r>
      <w:r w:rsidRPr="007908FD">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3FBC2342" w:rsidR="001E41F3" w:rsidRDefault="00827A92">
            <w:pPr>
              <w:pStyle w:val="CRCoverPage"/>
              <w:spacing w:after="0"/>
              <w:jc w:val="center"/>
              <w:rPr>
                <w:noProof/>
              </w:rPr>
            </w:pPr>
            <w:r w:rsidRPr="00827A92">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52870150" w:rsidR="001E41F3" w:rsidRPr="00410371" w:rsidRDefault="00F43DB7" w:rsidP="00E13F3D">
            <w:pPr>
              <w:pStyle w:val="CRCoverPage"/>
              <w:spacing w:after="0"/>
              <w:jc w:val="right"/>
              <w:rPr>
                <w:b/>
                <w:noProof/>
                <w:sz w:val="28"/>
              </w:rPr>
            </w:pPr>
            <w:fldSimple w:instr=" DOCPROPERTY  Spec#  \* MERGEFORMAT ">
              <w:r w:rsidR="00E06A44" w:rsidRPr="00E06A44">
                <w:rPr>
                  <w:b/>
                  <w:noProof/>
                  <w:sz w:val="28"/>
                </w:rPr>
                <w:t>TR 26.803</w:t>
              </w:r>
            </w:fldSimple>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5A8AAD05" w:rsidR="001E41F3" w:rsidRPr="00410371" w:rsidRDefault="00F43DB7" w:rsidP="00FD6F6A">
            <w:pPr>
              <w:pStyle w:val="CRCoverPage"/>
              <w:spacing w:after="0"/>
              <w:jc w:val="center"/>
              <w:rPr>
                <w:noProof/>
              </w:rPr>
            </w:pPr>
            <w:fldSimple w:instr=" DOCPROPERTY  Cr#  \* MERGEFORMAT ">
              <w:r w:rsidR="00E06A44" w:rsidRPr="00E06A44">
                <w:rPr>
                  <w:b/>
                  <w:noProof/>
                  <w:sz w:val="28"/>
                </w:rPr>
                <w:t>—</w:t>
              </w:r>
            </w:fldSimple>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7FA0E61D" w:rsidR="001E41F3" w:rsidRPr="00410371" w:rsidRDefault="00F43DB7" w:rsidP="00E13F3D">
            <w:pPr>
              <w:pStyle w:val="CRCoverPage"/>
              <w:spacing w:after="0"/>
              <w:jc w:val="center"/>
              <w:rPr>
                <w:b/>
                <w:noProof/>
              </w:rPr>
            </w:pPr>
            <w:fldSimple w:instr=" DOCPROPERTY  Revision  \* MERGEFORMAT ">
              <w:r w:rsidR="00E06A44" w:rsidRPr="00E06A44">
                <w:rPr>
                  <w:b/>
                  <w:noProof/>
                  <w:sz w:val="28"/>
                </w:rPr>
                <w:t>—</w:t>
              </w:r>
            </w:fldSimple>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3733C6AA" w:rsidR="001E41F3" w:rsidRPr="00410371" w:rsidRDefault="00F43DB7">
            <w:pPr>
              <w:pStyle w:val="CRCoverPage"/>
              <w:spacing w:after="0"/>
              <w:jc w:val="center"/>
              <w:rPr>
                <w:noProof/>
                <w:sz w:val="28"/>
              </w:rPr>
            </w:pPr>
            <w:fldSimple w:instr=" DOCPROPERTY  Version  \* MERGEFORMAT ">
              <w:r w:rsidR="005E6265" w:rsidRPr="005E6265">
                <w:rPr>
                  <w:b/>
                  <w:noProof/>
                  <w:sz w:val="28"/>
                </w:rPr>
                <w:t>1.2.0</w:t>
              </w:r>
            </w:fldSimple>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79591E8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7777777"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0DA276A5" w:rsidR="001E41F3" w:rsidRDefault="00F43DB7">
            <w:pPr>
              <w:pStyle w:val="CRCoverPage"/>
              <w:spacing w:after="0"/>
              <w:ind w:left="100"/>
              <w:rPr>
                <w:noProof/>
              </w:rPr>
            </w:pPr>
            <w:fldSimple w:instr=" DOCPROPERTY  CrTitle  \* MERGEFORMAT ">
              <w:r w:rsidR="005E6265">
                <w:t>Editorial updates</w:t>
              </w:r>
            </w:fldSimple>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591E7E18" w:rsidR="001E41F3" w:rsidRDefault="00F43DB7">
            <w:pPr>
              <w:pStyle w:val="CRCoverPage"/>
              <w:spacing w:after="0"/>
              <w:ind w:left="100"/>
              <w:rPr>
                <w:noProof/>
              </w:rPr>
            </w:pPr>
            <w:fldSimple w:instr=" DOCPROPERTY  SourceIfWg  \* MERGEFORMAT ">
              <w:r w:rsidR="00E06A44">
                <w:rPr>
                  <w:noProof/>
                </w:rPr>
                <w:t>BBC</w:t>
              </w:r>
            </w:fldSimple>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6340069B" w:rsidR="001E41F3" w:rsidRDefault="00F43DB7" w:rsidP="00547111">
            <w:pPr>
              <w:pStyle w:val="CRCoverPage"/>
              <w:spacing w:after="0"/>
              <w:ind w:left="100"/>
              <w:rPr>
                <w:noProof/>
              </w:rPr>
            </w:pPr>
            <w:fldSimple w:instr=" DOCPROPERTY  SourceIfTsg  \* MERGEFORMAT ">
              <w:r w:rsidR="00E06A44">
                <w:rPr>
                  <w:noProof/>
                </w:rPr>
                <w:t>S4</w:t>
              </w:r>
            </w:fldSimple>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7F6DE23E" w:rsidR="001E41F3" w:rsidRDefault="00F43DB7">
            <w:pPr>
              <w:pStyle w:val="CRCoverPage"/>
              <w:spacing w:after="0"/>
              <w:ind w:left="100"/>
              <w:rPr>
                <w:noProof/>
              </w:rPr>
            </w:pPr>
            <w:fldSimple w:instr=" DOCPROPERTY  RelatedWis  \* MERGEFORMAT ">
              <w:r w:rsidR="00E06A44">
                <w:rPr>
                  <w:noProof/>
                </w:rPr>
                <w:t>FS_5GMS_Multicast</w:t>
              </w:r>
            </w:fldSimple>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6F370A4B" w:rsidR="001E41F3" w:rsidRDefault="00F43DB7">
            <w:pPr>
              <w:pStyle w:val="CRCoverPage"/>
              <w:spacing w:after="0"/>
              <w:ind w:left="100"/>
              <w:rPr>
                <w:noProof/>
              </w:rPr>
            </w:pPr>
            <w:fldSimple w:instr=" DOCPROPERTY  ResDate  \* MERGEFORMAT ">
              <w:r w:rsidR="005E6265">
                <w:rPr>
                  <w:noProof/>
                </w:rPr>
                <w:t>2021-04-19</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64E89C74" w:rsidR="001E41F3" w:rsidRDefault="00F43DB7" w:rsidP="00D24991">
            <w:pPr>
              <w:pStyle w:val="CRCoverPage"/>
              <w:spacing w:after="0"/>
              <w:ind w:left="100" w:right="-609"/>
              <w:rPr>
                <w:b/>
                <w:noProof/>
              </w:rPr>
            </w:pPr>
            <w:fldSimple w:instr=" DOCPROPERTY  Cat  \* MERGEFORMAT ">
              <w:r w:rsidR="007A3FCD" w:rsidRPr="007A3FCD">
                <w:rPr>
                  <w:b/>
                  <w:noProof/>
                </w:rPr>
                <w:t>D</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5D96D977" w:rsidR="001E41F3" w:rsidRDefault="00F43DB7">
            <w:pPr>
              <w:pStyle w:val="CRCoverPage"/>
              <w:spacing w:after="0"/>
              <w:ind w:left="100"/>
              <w:rPr>
                <w:noProof/>
              </w:rPr>
            </w:pPr>
            <w:fldSimple w:instr=" DOCPROPERTY  Release  \* MERGEFORMAT ">
              <w:r w:rsidR="00E06A44">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7F21A21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0BCAD636" w:rsidR="001E41F3" w:rsidRDefault="000D20F2">
            <w:pPr>
              <w:pStyle w:val="CRCoverPage"/>
              <w:spacing w:after="0"/>
              <w:ind w:left="100"/>
              <w:rPr>
                <w:noProof/>
              </w:rPr>
            </w:pPr>
            <w:r>
              <w:rPr>
                <w:noProof/>
              </w:rPr>
              <w:t>Editorial corrections to the Technical Report</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822A7" w14:textId="215B76E6" w:rsidR="00AA5DE1" w:rsidRDefault="00AA5DE1" w:rsidP="00AA5DE1">
            <w:pPr>
              <w:pStyle w:val="CRCoverPage"/>
              <w:numPr>
                <w:ilvl w:val="0"/>
                <w:numId w:val="4"/>
              </w:numPr>
              <w:spacing w:after="0"/>
              <w:ind w:left="486"/>
            </w:pPr>
            <w:r>
              <w:t>Unified numbering of figures and tables.</w:t>
            </w:r>
          </w:p>
          <w:p w14:paraId="54B28940" w14:textId="77777777" w:rsidR="00827A92" w:rsidRDefault="00AA5DE1" w:rsidP="00AA5DE1">
            <w:pPr>
              <w:pStyle w:val="CRCoverPage"/>
              <w:numPr>
                <w:ilvl w:val="0"/>
                <w:numId w:val="4"/>
              </w:numPr>
              <w:spacing w:after="0"/>
              <w:ind w:left="486"/>
            </w:pPr>
            <w:r>
              <w:t>Rationalisation of Use Case descriptions</w:t>
            </w:r>
            <w:r w:rsidR="004D0ACF">
              <w:t xml:space="preserve"> in clause 5</w:t>
            </w:r>
            <w:r>
              <w:t>.</w:t>
            </w:r>
          </w:p>
          <w:p w14:paraId="792C8AC6" w14:textId="77777777" w:rsidR="00E3747B" w:rsidRDefault="00E3747B" w:rsidP="00AA5DE1">
            <w:pPr>
              <w:pStyle w:val="CRCoverPage"/>
              <w:numPr>
                <w:ilvl w:val="0"/>
                <w:numId w:val="4"/>
              </w:numPr>
              <w:spacing w:after="0"/>
              <w:ind w:left="486"/>
            </w:pPr>
            <w:r>
              <w:t>Identification of gaps in clause 6.4.1 as “Gap 1”, “Gap 2” etc. for unambiguous cross-referencing.</w:t>
            </w:r>
          </w:p>
          <w:p w14:paraId="6875B5A2" w14:textId="7123F4D7" w:rsidR="0050432D" w:rsidRDefault="0050432D" w:rsidP="00AA5DE1">
            <w:pPr>
              <w:pStyle w:val="CRCoverPage"/>
              <w:numPr>
                <w:ilvl w:val="0"/>
                <w:numId w:val="4"/>
              </w:numPr>
              <w:spacing w:after="0"/>
              <w:ind w:left="486"/>
            </w:pPr>
            <w:r>
              <w:t>Correct use of heading styles, especially in annexes.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732DA908" w:rsidR="001E41F3" w:rsidRDefault="001E41F3">
            <w:pPr>
              <w:pStyle w:val="CRCoverPage"/>
              <w:spacing w:after="0"/>
              <w:ind w:left="100"/>
              <w:rPr>
                <w:noProof/>
              </w:rPr>
            </w:pP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2F9BD19" w:rsidR="001E41F3" w:rsidRDefault="000D20F2">
            <w:pPr>
              <w:pStyle w:val="CRCoverPage"/>
              <w:spacing w:after="0"/>
              <w:ind w:left="100"/>
              <w:rPr>
                <w:noProof/>
              </w:rPr>
            </w:pPr>
            <w:r>
              <w:rPr>
                <w:noProof/>
              </w:rPr>
              <w:t>1, 2, 3, 4, 5, 6, 7, A, B</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7777777"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777777"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7777777" w:rsidR="001E41F3" w:rsidRDefault="001E41F3">
            <w:pPr>
              <w:pStyle w:val="CRCoverPage"/>
              <w:spacing w:after="0"/>
              <w:jc w:val="center"/>
              <w:rPr>
                <w:b/>
                <w:caps/>
                <w:noProof/>
              </w:rPr>
            </w:pP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840F7E9" w:rsidR="008863B9" w:rsidRDefault="008863B9">
            <w:pPr>
              <w:pStyle w:val="CRCoverPage"/>
              <w:spacing w:after="0"/>
              <w:ind w:left="100"/>
              <w:rPr>
                <w:noProof/>
              </w:rPr>
            </w:pPr>
          </w:p>
        </w:tc>
      </w:tr>
    </w:tbl>
    <w:p w14:paraId="60BF3D9B" w14:textId="22ACBA1A" w:rsidR="00FD6F6A" w:rsidRDefault="00FD6F6A" w:rsidP="0026408C"/>
    <w:sectPr w:rsidR="00FD6F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F0028" w14:textId="77777777" w:rsidR="00092B91" w:rsidRDefault="00092B91">
      <w:r>
        <w:separator/>
      </w:r>
    </w:p>
  </w:endnote>
  <w:endnote w:type="continuationSeparator" w:id="0">
    <w:p w14:paraId="780DC339" w14:textId="77777777" w:rsidR="00092B91" w:rsidRDefault="00092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E9D11" w14:textId="77777777" w:rsidR="00092B91" w:rsidRDefault="00092B91">
      <w:r>
        <w:separator/>
      </w:r>
    </w:p>
  </w:footnote>
  <w:footnote w:type="continuationSeparator" w:id="0">
    <w:p w14:paraId="1DB996B3" w14:textId="77777777" w:rsidR="00092B91" w:rsidRDefault="00092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0231B2" w:rsidRDefault="000231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231B2" w:rsidRDefault="000231B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0231B2" w:rsidRDefault="000231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4CEC40A7"/>
    <w:multiLevelType w:val="hybridMultilevel"/>
    <w:tmpl w:val="04B0378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B2"/>
    <w:rsid w:val="00035D0B"/>
    <w:rsid w:val="0007490C"/>
    <w:rsid w:val="00075DD2"/>
    <w:rsid w:val="00092B91"/>
    <w:rsid w:val="000A6394"/>
    <w:rsid w:val="000B134B"/>
    <w:rsid w:val="000B7FED"/>
    <w:rsid w:val="000C038A"/>
    <w:rsid w:val="000C3ECD"/>
    <w:rsid w:val="000C6598"/>
    <w:rsid w:val="000D20F2"/>
    <w:rsid w:val="000D2606"/>
    <w:rsid w:val="000D7CCC"/>
    <w:rsid w:val="000E0E4A"/>
    <w:rsid w:val="000E398A"/>
    <w:rsid w:val="000F2113"/>
    <w:rsid w:val="00130F83"/>
    <w:rsid w:val="0013254F"/>
    <w:rsid w:val="00145D43"/>
    <w:rsid w:val="00164DF5"/>
    <w:rsid w:val="00170D3C"/>
    <w:rsid w:val="00192C46"/>
    <w:rsid w:val="001A08B3"/>
    <w:rsid w:val="001A7B60"/>
    <w:rsid w:val="001B3594"/>
    <w:rsid w:val="001B52F0"/>
    <w:rsid w:val="001B5A93"/>
    <w:rsid w:val="001B6751"/>
    <w:rsid w:val="001B7A65"/>
    <w:rsid w:val="001C646D"/>
    <w:rsid w:val="001C6B5D"/>
    <w:rsid w:val="001D0886"/>
    <w:rsid w:val="001D2A86"/>
    <w:rsid w:val="001D5B80"/>
    <w:rsid w:val="001E41F3"/>
    <w:rsid w:val="00211725"/>
    <w:rsid w:val="00212421"/>
    <w:rsid w:val="00223310"/>
    <w:rsid w:val="002501CC"/>
    <w:rsid w:val="0026004D"/>
    <w:rsid w:val="0026408C"/>
    <w:rsid w:val="002640DD"/>
    <w:rsid w:val="00275D12"/>
    <w:rsid w:val="00284FEB"/>
    <w:rsid w:val="002860C4"/>
    <w:rsid w:val="0028785F"/>
    <w:rsid w:val="002B0120"/>
    <w:rsid w:val="002B5741"/>
    <w:rsid w:val="00305409"/>
    <w:rsid w:val="00311D3C"/>
    <w:rsid w:val="00331D1C"/>
    <w:rsid w:val="003326FE"/>
    <w:rsid w:val="003508FD"/>
    <w:rsid w:val="003609EF"/>
    <w:rsid w:val="0036231A"/>
    <w:rsid w:val="003723D9"/>
    <w:rsid w:val="00374DD4"/>
    <w:rsid w:val="00376A70"/>
    <w:rsid w:val="003A2680"/>
    <w:rsid w:val="003A48D2"/>
    <w:rsid w:val="003A5DFD"/>
    <w:rsid w:val="003C069F"/>
    <w:rsid w:val="003C2E52"/>
    <w:rsid w:val="003D4553"/>
    <w:rsid w:val="003E1A36"/>
    <w:rsid w:val="003E2F7E"/>
    <w:rsid w:val="003F203F"/>
    <w:rsid w:val="003F5E70"/>
    <w:rsid w:val="003F7B7F"/>
    <w:rsid w:val="00410371"/>
    <w:rsid w:val="00413544"/>
    <w:rsid w:val="0041743A"/>
    <w:rsid w:val="004242F1"/>
    <w:rsid w:val="00434018"/>
    <w:rsid w:val="004515BA"/>
    <w:rsid w:val="0045391F"/>
    <w:rsid w:val="0046632F"/>
    <w:rsid w:val="004670A1"/>
    <w:rsid w:val="00474A03"/>
    <w:rsid w:val="00485443"/>
    <w:rsid w:val="00491B21"/>
    <w:rsid w:val="00493CE7"/>
    <w:rsid w:val="0049663B"/>
    <w:rsid w:val="004971E9"/>
    <w:rsid w:val="004B75B7"/>
    <w:rsid w:val="004C3CB8"/>
    <w:rsid w:val="004D0ACF"/>
    <w:rsid w:val="004D0DA5"/>
    <w:rsid w:val="004D7301"/>
    <w:rsid w:val="004E70F3"/>
    <w:rsid w:val="0050432D"/>
    <w:rsid w:val="0051580D"/>
    <w:rsid w:val="005245FE"/>
    <w:rsid w:val="005322CE"/>
    <w:rsid w:val="0054100D"/>
    <w:rsid w:val="00547111"/>
    <w:rsid w:val="00552034"/>
    <w:rsid w:val="00557C40"/>
    <w:rsid w:val="0057427E"/>
    <w:rsid w:val="00576B8B"/>
    <w:rsid w:val="005926E6"/>
    <w:rsid w:val="00592D74"/>
    <w:rsid w:val="0059637B"/>
    <w:rsid w:val="005A08CA"/>
    <w:rsid w:val="005A45C8"/>
    <w:rsid w:val="005B0B10"/>
    <w:rsid w:val="005B681B"/>
    <w:rsid w:val="005C3CAA"/>
    <w:rsid w:val="005E2C44"/>
    <w:rsid w:val="005E6265"/>
    <w:rsid w:val="00603711"/>
    <w:rsid w:val="00614ABA"/>
    <w:rsid w:val="00615BB3"/>
    <w:rsid w:val="006165E9"/>
    <w:rsid w:val="00621188"/>
    <w:rsid w:val="006256E8"/>
    <w:rsid w:val="006257ED"/>
    <w:rsid w:val="00640AF5"/>
    <w:rsid w:val="00643A15"/>
    <w:rsid w:val="0064598C"/>
    <w:rsid w:val="00661089"/>
    <w:rsid w:val="00695808"/>
    <w:rsid w:val="006B46FB"/>
    <w:rsid w:val="006D1D31"/>
    <w:rsid w:val="006D2F11"/>
    <w:rsid w:val="006E21FB"/>
    <w:rsid w:val="006E2590"/>
    <w:rsid w:val="006E29F7"/>
    <w:rsid w:val="006E3B0D"/>
    <w:rsid w:val="0071787E"/>
    <w:rsid w:val="0072699C"/>
    <w:rsid w:val="007609D6"/>
    <w:rsid w:val="007651CF"/>
    <w:rsid w:val="0077161A"/>
    <w:rsid w:val="0077490D"/>
    <w:rsid w:val="007908FD"/>
    <w:rsid w:val="00792342"/>
    <w:rsid w:val="007925C2"/>
    <w:rsid w:val="007977A8"/>
    <w:rsid w:val="007A3FCD"/>
    <w:rsid w:val="007B0308"/>
    <w:rsid w:val="007B3F39"/>
    <w:rsid w:val="007B510C"/>
    <w:rsid w:val="007B512A"/>
    <w:rsid w:val="007C2097"/>
    <w:rsid w:val="007C25C4"/>
    <w:rsid w:val="007D1131"/>
    <w:rsid w:val="007D6A07"/>
    <w:rsid w:val="007D7229"/>
    <w:rsid w:val="007E5930"/>
    <w:rsid w:val="007F6D78"/>
    <w:rsid w:val="007F7259"/>
    <w:rsid w:val="00800BCB"/>
    <w:rsid w:val="008040A8"/>
    <w:rsid w:val="00804405"/>
    <w:rsid w:val="008279FA"/>
    <w:rsid w:val="00827A92"/>
    <w:rsid w:val="008469C2"/>
    <w:rsid w:val="00855BA9"/>
    <w:rsid w:val="008626E7"/>
    <w:rsid w:val="00864511"/>
    <w:rsid w:val="00870EE7"/>
    <w:rsid w:val="008771FB"/>
    <w:rsid w:val="008863B9"/>
    <w:rsid w:val="008A0F95"/>
    <w:rsid w:val="008A45A6"/>
    <w:rsid w:val="008A79A2"/>
    <w:rsid w:val="008C3F91"/>
    <w:rsid w:val="008C611C"/>
    <w:rsid w:val="008E6664"/>
    <w:rsid w:val="008F1D09"/>
    <w:rsid w:val="008F2E88"/>
    <w:rsid w:val="008F686C"/>
    <w:rsid w:val="009148DE"/>
    <w:rsid w:val="00941E30"/>
    <w:rsid w:val="009550C7"/>
    <w:rsid w:val="009579D7"/>
    <w:rsid w:val="00971674"/>
    <w:rsid w:val="009777D9"/>
    <w:rsid w:val="00987816"/>
    <w:rsid w:val="00991B88"/>
    <w:rsid w:val="00993C4E"/>
    <w:rsid w:val="009A5753"/>
    <w:rsid w:val="009A579D"/>
    <w:rsid w:val="009A662C"/>
    <w:rsid w:val="009A6C38"/>
    <w:rsid w:val="009E3297"/>
    <w:rsid w:val="009E4567"/>
    <w:rsid w:val="009F24D8"/>
    <w:rsid w:val="009F734F"/>
    <w:rsid w:val="00A01490"/>
    <w:rsid w:val="00A06BC2"/>
    <w:rsid w:val="00A100E6"/>
    <w:rsid w:val="00A246B6"/>
    <w:rsid w:val="00A47E70"/>
    <w:rsid w:val="00A50CF0"/>
    <w:rsid w:val="00A5302C"/>
    <w:rsid w:val="00A7671C"/>
    <w:rsid w:val="00AA2CBC"/>
    <w:rsid w:val="00AA3F07"/>
    <w:rsid w:val="00AA48AD"/>
    <w:rsid w:val="00AA5DE1"/>
    <w:rsid w:val="00AC5820"/>
    <w:rsid w:val="00AD1CD8"/>
    <w:rsid w:val="00AE7DB2"/>
    <w:rsid w:val="00B021A6"/>
    <w:rsid w:val="00B22259"/>
    <w:rsid w:val="00B258BB"/>
    <w:rsid w:val="00B300FC"/>
    <w:rsid w:val="00B416A7"/>
    <w:rsid w:val="00B61FD7"/>
    <w:rsid w:val="00B67B97"/>
    <w:rsid w:val="00B85CD7"/>
    <w:rsid w:val="00B91C64"/>
    <w:rsid w:val="00B968C8"/>
    <w:rsid w:val="00BA1DCC"/>
    <w:rsid w:val="00BA3EC5"/>
    <w:rsid w:val="00BA4289"/>
    <w:rsid w:val="00BA51D9"/>
    <w:rsid w:val="00BB4F98"/>
    <w:rsid w:val="00BB5DFC"/>
    <w:rsid w:val="00BD279D"/>
    <w:rsid w:val="00BD6BB8"/>
    <w:rsid w:val="00BE4659"/>
    <w:rsid w:val="00BE58A5"/>
    <w:rsid w:val="00BF0AC1"/>
    <w:rsid w:val="00BF334C"/>
    <w:rsid w:val="00BF773B"/>
    <w:rsid w:val="00C035C3"/>
    <w:rsid w:val="00C230CB"/>
    <w:rsid w:val="00C26750"/>
    <w:rsid w:val="00C4748B"/>
    <w:rsid w:val="00C66BA2"/>
    <w:rsid w:val="00C70A0B"/>
    <w:rsid w:val="00C87D9A"/>
    <w:rsid w:val="00C94AD7"/>
    <w:rsid w:val="00C95985"/>
    <w:rsid w:val="00CA41A5"/>
    <w:rsid w:val="00CA7CB6"/>
    <w:rsid w:val="00CC5026"/>
    <w:rsid w:val="00CC5780"/>
    <w:rsid w:val="00CC68D0"/>
    <w:rsid w:val="00CF62A5"/>
    <w:rsid w:val="00D03F9A"/>
    <w:rsid w:val="00D06D51"/>
    <w:rsid w:val="00D24991"/>
    <w:rsid w:val="00D415E6"/>
    <w:rsid w:val="00D50255"/>
    <w:rsid w:val="00D6355C"/>
    <w:rsid w:val="00D66520"/>
    <w:rsid w:val="00D77DFD"/>
    <w:rsid w:val="00D86A98"/>
    <w:rsid w:val="00D909BA"/>
    <w:rsid w:val="00DA277D"/>
    <w:rsid w:val="00DA64A6"/>
    <w:rsid w:val="00DA6603"/>
    <w:rsid w:val="00DB3816"/>
    <w:rsid w:val="00DB395E"/>
    <w:rsid w:val="00DB647F"/>
    <w:rsid w:val="00DC5994"/>
    <w:rsid w:val="00DE1039"/>
    <w:rsid w:val="00DE34CF"/>
    <w:rsid w:val="00DF7E9F"/>
    <w:rsid w:val="00E01263"/>
    <w:rsid w:val="00E03973"/>
    <w:rsid w:val="00E06A44"/>
    <w:rsid w:val="00E13F3D"/>
    <w:rsid w:val="00E26B33"/>
    <w:rsid w:val="00E34898"/>
    <w:rsid w:val="00E3747B"/>
    <w:rsid w:val="00E53F3D"/>
    <w:rsid w:val="00E8432C"/>
    <w:rsid w:val="00E86037"/>
    <w:rsid w:val="00EA296D"/>
    <w:rsid w:val="00EB09B7"/>
    <w:rsid w:val="00EE0138"/>
    <w:rsid w:val="00EE104E"/>
    <w:rsid w:val="00EE7D7C"/>
    <w:rsid w:val="00EF0BBE"/>
    <w:rsid w:val="00EF11B0"/>
    <w:rsid w:val="00EF6013"/>
    <w:rsid w:val="00F01811"/>
    <w:rsid w:val="00F25D98"/>
    <w:rsid w:val="00F300FB"/>
    <w:rsid w:val="00F43DB7"/>
    <w:rsid w:val="00F73019"/>
    <w:rsid w:val="00F7780B"/>
    <w:rsid w:val="00F807F9"/>
    <w:rsid w:val="00F87659"/>
    <w:rsid w:val="00FB6386"/>
    <w:rsid w:val="00FD6F6A"/>
    <w:rsid w:val="00FE4F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79A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357</Words>
  <Characters>2041</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vt:lpstr>
      <vt:lpstr>MTG_TITLE</vt:lpstr>
    </vt:vector>
  </TitlesOfParts>
  <Company>BBC Research &amp; Developmemt</Company>
  <LinksUpToDate>false</LinksUpToDate>
  <CharactersWithSpaces>2394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dc:title>
  <dc:subject/>
  <dc:creator>Richard Bradbury</dc:creator>
  <cp:keywords/>
  <cp:lastModifiedBy>Richard Bradbury</cp:lastModifiedBy>
  <cp:revision>8</cp:revision>
  <cp:lastPrinted>1900-01-01T00:00:00Z</cp:lastPrinted>
  <dcterms:created xsi:type="dcterms:W3CDTF">2021-04-19T13:54:00Z</dcterms:created>
  <dcterms:modified xsi:type="dcterms:W3CDTF">2021-04-19T14:02:00Z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22nd April</vt:lpwstr>
  </property>
  <property fmtid="{D5CDD505-2E9C-101B-9397-08002B2CF9AE}" pid="7" name="EndDate">
    <vt:lpwstr>6th May 2021</vt:lpwstr>
  </property>
  <property fmtid="{D5CDD505-2E9C-101B-9397-08002B2CF9AE}" pid="8" name="Tdoc#">
    <vt:lpwstr>S4aI211163</vt:lpwstr>
  </property>
  <property fmtid="{D5CDD505-2E9C-101B-9397-08002B2CF9AE}" pid="9" name="Spec#">
    <vt:lpwstr>TR 26.803</vt:lpwstr>
  </property>
  <property fmtid="{D5CDD505-2E9C-101B-9397-08002B2CF9AE}" pid="10" name="Cr#">
    <vt:lpwstr>—</vt:lpwstr>
  </property>
  <property fmtid="{D5CDD505-2E9C-101B-9397-08002B2CF9AE}" pid="11" name="Revision">
    <vt:lpwstr>—</vt:lpwstr>
  </property>
  <property fmtid="{D5CDD505-2E9C-101B-9397-08002B2CF9AE}" pid="12" name="Version">
    <vt:lpwstr>1.2.0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D</vt:lpwstr>
  </property>
  <property fmtid="{D5CDD505-2E9C-101B-9397-08002B2CF9AE}" pid="17" name="ResDate">
    <vt:lpwstr>2021-04-19</vt:lpwstr>
  </property>
  <property fmtid="{D5CDD505-2E9C-101B-9397-08002B2CF9AE}" pid="18" name="Release">
    <vt:lpwstr>Rel-17</vt:lpwstr>
  </property>
  <property fmtid="{D5CDD505-2E9C-101B-9397-08002B2CF9AE}" pid="19" name="CrTitle">
    <vt:lpwstr>Editorial updates</vt:lpwstr>
  </property>
  <property fmtid="{D5CDD505-2E9C-101B-9397-08002B2CF9AE}" pid="20" name="MtgTitle">
    <vt:lpwstr>Ad hoc post</vt:lpwstr>
  </property>
</Properties>
</file>